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AFFF0" w14:textId="77777777" w:rsidR="00CC3E5C" w:rsidRDefault="00CC3E5C" w:rsidP="00CC3E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MEDLEY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E598376" w14:textId="77777777" w:rsidR="00CC3E5C" w:rsidRDefault="00CC3E5C" w:rsidP="00CC3E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Rector of </w:t>
      </w:r>
      <w:proofErr w:type="spellStart"/>
      <w:r>
        <w:rPr>
          <w:rFonts w:ascii="Times New Roman" w:hAnsi="Times New Roman" w:cs="Times New Roman"/>
        </w:rPr>
        <w:t>Bigby</w:t>
      </w:r>
      <w:proofErr w:type="spellEnd"/>
      <w:r>
        <w:rPr>
          <w:rFonts w:ascii="Times New Roman" w:hAnsi="Times New Roman" w:cs="Times New Roman"/>
        </w:rPr>
        <w:t>, Lincolnshire. Clerk.</w:t>
      </w:r>
    </w:p>
    <w:p w14:paraId="7B1527A5" w14:textId="77777777" w:rsidR="00CC3E5C" w:rsidRDefault="00CC3E5C" w:rsidP="00CC3E5C">
      <w:pPr>
        <w:rPr>
          <w:rFonts w:ascii="Times New Roman" w:hAnsi="Times New Roman" w:cs="Times New Roman"/>
        </w:rPr>
      </w:pPr>
    </w:p>
    <w:p w14:paraId="759EE6CA" w14:textId="77777777" w:rsidR="00CC3E5C" w:rsidRDefault="00CC3E5C" w:rsidP="00CC3E5C">
      <w:pPr>
        <w:rPr>
          <w:rFonts w:ascii="Times New Roman" w:hAnsi="Times New Roman" w:cs="Times New Roman"/>
        </w:rPr>
      </w:pPr>
    </w:p>
    <w:p w14:paraId="6C08CB57" w14:textId="77777777" w:rsidR="00CC3E5C" w:rsidRDefault="00CC3E5C" w:rsidP="00CC3E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Stanlowe</w:t>
      </w:r>
      <w:proofErr w:type="spellEnd"/>
      <w:r>
        <w:rPr>
          <w:rFonts w:ascii="Times New Roman" w:hAnsi="Times New Roman" w:cs="Times New Roman"/>
        </w:rPr>
        <w:t>(q.v.) and John Gauge of Coventry(q.v.) brought a plaint</w:t>
      </w:r>
    </w:p>
    <w:p w14:paraId="286DC177" w14:textId="77777777" w:rsidR="00CC3E5C" w:rsidRDefault="00CC3E5C" w:rsidP="00CC3E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 and John </w:t>
      </w:r>
      <w:proofErr w:type="spellStart"/>
      <w:r>
        <w:rPr>
          <w:rFonts w:ascii="Times New Roman" w:hAnsi="Times New Roman" w:cs="Times New Roman"/>
        </w:rPr>
        <w:t>Aunger</w:t>
      </w:r>
      <w:proofErr w:type="spellEnd"/>
      <w:r>
        <w:rPr>
          <w:rFonts w:ascii="Times New Roman" w:hAnsi="Times New Roman" w:cs="Times New Roman"/>
        </w:rPr>
        <w:t xml:space="preserve"> of Grimsby(q.v.).</w:t>
      </w:r>
    </w:p>
    <w:p w14:paraId="15A3CB9F" w14:textId="77777777" w:rsidR="00CC3E5C" w:rsidRDefault="00CC3E5C" w:rsidP="00CC3E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C760FD" w14:textId="77777777" w:rsidR="00CC3E5C" w:rsidRDefault="00CC3E5C" w:rsidP="00CC3E5C">
      <w:pPr>
        <w:rPr>
          <w:rFonts w:ascii="Times New Roman" w:hAnsi="Times New Roman" w:cs="Times New Roman"/>
        </w:rPr>
      </w:pPr>
    </w:p>
    <w:p w14:paraId="46E095AA" w14:textId="77777777" w:rsidR="00CC3E5C" w:rsidRDefault="00CC3E5C" w:rsidP="00CC3E5C">
      <w:pPr>
        <w:rPr>
          <w:rFonts w:ascii="Times New Roman" w:hAnsi="Times New Roman" w:cs="Times New Roman"/>
        </w:rPr>
      </w:pPr>
    </w:p>
    <w:p w14:paraId="30DA66BD" w14:textId="77777777" w:rsidR="00CC3E5C" w:rsidRDefault="00CC3E5C" w:rsidP="00CC3E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January 2019</w:t>
      </w:r>
    </w:p>
    <w:p w14:paraId="0ECFE1A2" w14:textId="77777777" w:rsidR="006B2F86" w:rsidRPr="00E71FC3" w:rsidRDefault="00CC3E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7CB49" w14:textId="77777777" w:rsidR="00CC3E5C" w:rsidRDefault="00CC3E5C" w:rsidP="00E71FC3">
      <w:r>
        <w:separator/>
      </w:r>
    </w:p>
  </w:endnote>
  <w:endnote w:type="continuationSeparator" w:id="0">
    <w:p w14:paraId="77EC95E4" w14:textId="77777777" w:rsidR="00CC3E5C" w:rsidRDefault="00CC3E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776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FC21E" w14:textId="77777777" w:rsidR="00CC3E5C" w:rsidRDefault="00CC3E5C" w:rsidP="00E71FC3">
      <w:r>
        <w:separator/>
      </w:r>
    </w:p>
  </w:footnote>
  <w:footnote w:type="continuationSeparator" w:id="0">
    <w:p w14:paraId="07CC1216" w14:textId="77777777" w:rsidR="00CC3E5C" w:rsidRDefault="00CC3E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E5C"/>
    <w:rsid w:val="001A7C09"/>
    <w:rsid w:val="00577BD5"/>
    <w:rsid w:val="00656CBA"/>
    <w:rsid w:val="006A1F77"/>
    <w:rsid w:val="00733BE7"/>
    <w:rsid w:val="00AB52E8"/>
    <w:rsid w:val="00B16D3F"/>
    <w:rsid w:val="00BB41AC"/>
    <w:rsid w:val="00CC3E5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CAD4F"/>
  <w15:chartTrackingRefBased/>
  <w15:docId w15:val="{DA32CDB5-D029-4498-9872-A3863B5A7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3E5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C3E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2019-01-28T21:41:00Z</dcterms:created>
  <dcterms:modified xsi:type="dcterms:W3CDTF">2019-01-28T21:44:00Z</dcterms:modified>
</cp:coreProperties>
</file>